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2AA7A" w14:textId="47D08B5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85-6)</w:t>
      </w:r>
    </w:p>
    <w:p w14:paraId="2242CA9D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7763A44D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311D0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F2B82" w14:textId="03B9D25E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85-6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7864F6FC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54641CCE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p.3)</w:t>
      </w:r>
    </w:p>
    <w:p w14:paraId="1FB1DD09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95FB7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9A0DC" w14:textId="77777777" w:rsidR="005B73BD" w:rsidRDefault="005B73BD" w:rsidP="005B7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2021</w:t>
      </w:r>
    </w:p>
    <w:p w14:paraId="74E8D93C" w14:textId="357CE64C" w:rsidR="00BA00AB" w:rsidRPr="005B73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B73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86912" w14:textId="77777777" w:rsidR="005B73BD" w:rsidRDefault="005B73BD" w:rsidP="009139A6">
      <w:r>
        <w:separator/>
      </w:r>
    </w:p>
  </w:endnote>
  <w:endnote w:type="continuationSeparator" w:id="0">
    <w:p w14:paraId="127E6367" w14:textId="77777777" w:rsidR="005B73BD" w:rsidRDefault="005B7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FF0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51E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F99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2D313" w14:textId="77777777" w:rsidR="005B73BD" w:rsidRDefault="005B73BD" w:rsidP="009139A6">
      <w:r>
        <w:separator/>
      </w:r>
    </w:p>
  </w:footnote>
  <w:footnote w:type="continuationSeparator" w:id="0">
    <w:p w14:paraId="53F9A1C3" w14:textId="77777777" w:rsidR="005B73BD" w:rsidRDefault="005B7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5D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82E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87B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3BD"/>
    <w:rsid w:val="000666E0"/>
    <w:rsid w:val="002510B7"/>
    <w:rsid w:val="005B73B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156DF"/>
  <w15:chartTrackingRefBased/>
  <w15:docId w15:val="{7D25DCDE-A9E7-4700-8877-8970381F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2021-03-26T20:22:00Z</dcterms:created>
  <dcterms:modified xsi:type="dcterms:W3CDTF">2021-03-26T20:23:00Z</dcterms:modified>
</cp:coreProperties>
</file>